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D75" w:rsidRDefault="004B7D75" w:rsidP="004B7D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TOMYEO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4B7D75" w:rsidRDefault="004B7D75" w:rsidP="004B7D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B7D75" w:rsidRDefault="004B7D75" w:rsidP="004B7D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D75" w:rsidRDefault="004B7D75" w:rsidP="004B7D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D75" w:rsidRDefault="004B7D75" w:rsidP="004B7D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parish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St.Columb</w:t>
      </w:r>
      <w:proofErr w:type="spellEnd"/>
      <w:proofErr w:type="gramEnd"/>
    </w:p>
    <w:p w:rsidR="004B7D75" w:rsidRDefault="004B7D75" w:rsidP="004B7D7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Major, Cornwall, by the Bishop.</w:t>
      </w:r>
    </w:p>
    <w:p w:rsidR="004B7D75" w:rsidRDefault="004B7D75" w:rsidP="004B7D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p.112)</w:t>
      </w:r>
    </w:p>
    <w:p w:rsidR="004B7D75" w:rsidRDefault="004B7D75" w:rsidP="004B7D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D75" w:rsidRDefault="004B7D75" w:rsidP="004B7D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4B7D75" w:rsidRDefault="004B7D75" w:rsidP="004B7D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2016</w:t>
      </w:r>
      <w:bookmarkStart w:id="0" w:name="_GoBack"/>
      <w:bookmarkEnd w:id="0"/>
    </w:p>
    <w:sectPr w:rsidR="006B2F86" w:rsidRPr="004B7D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D75" w:rsidRDefault="004B7D75" w:rsidP="00E71FC3">
      <w:pPr>
        <w:spacing w:after="0" w:line="240" w:lineRule="auto"/>
      </w:pPr>
      <w:r>
        <w:separator/>
      </w:r>
    </w:p>
  </w:endnote>
  <w:endnote w:type="continuationSeparator" w:id="0">
    <w:p w:rsidR="004B7D75" w:rsidRDefault="004B7D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D75" w:rsidRDefault="004B7D75" w:rsidP="00E71FC3">
      <w:pPr>
        <w:spacing w:after="0" w:line="240" w:lineRule="auto"/>
      </w:pPr>
      <w:r>
        <w:separator/>
      </w:r>
    </w:p>
  </w:footnote>
  <w:footnote w:type="continuationSeparator" w:id="0">
    <w:p w:rsidR="004B7D75" w:rsidRDefault="004B7D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D75"/>
    <w:rsid w:val="004B7D7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53F79"/>
  <w15:chartTrackingRefBased/>
  <w15:docId w15:val="{6FE6BFFA-4292-45AD-A106-0D8837D01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2016-05-31T10:35:00Z</dcterms:created>
  <dcterms:modified xsi:type="dcterms:W3CDTF">2016-05-31T10:35:00Z</dcterms:modified>
</cp:coreProperties>
</file>